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C097DEC" w14:textId="77777777" w:rsidR="000312E0" w:rsidRDefault="000312E0" w:rsidP="00694D48">
      <w:pPr>
        <w:widowControl/>
        <w:pBdr>
          <w:bottom w:val="thinThickLargeGap" w:sz="24" w:space="1" w:color="auto"/>
        </w:pBdr>
        <w:suppressAutoHyphens/>
        <w:autoSpaceDE/>
        <w:autoSpaceDN/>
        <w:adjustRightInd/>
        <w:spacing w:line="276" w:lineRule="auto"/>
        <w:ind w:firstLine="0"/>
        <w:jc w:val="center"/>
        <w:rPr>
          <w:rFonts w:ascii="Times New Roman" w:eastAsia="Times New Roman" w:hAnsi="Times New Roman" w:cs="Times New Roman"/>
          <w:b/>
          <w:szCs w:val="28"/>
        </w:rPr>
      </w:pPr>
      <w:r>
        <w:rPr>
          <w:rFonts w:ascii="Times New Roman" w:eastAsia="Times New Roman" w:hAnsi="Times New Roman" w:cs="Times New Roman"/>
          <w:b/>
          <w:noProof/>
          <w:szCs w:val="28"/>
        </w:rPr>
        <w:drawing>
          <wp:inline distT="0" distB="0" distL="0" distR="0" wp14:anchorId="1C4F88C6" wp14:editId="323EC934">
            <wp:extent cx="1438275" cy="1078706"/>
            <wp:effectExtent l="0" t="0" r="0" b="762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3858_0.jpg"/>
                    <pic:cNvPicPr/>
                  </pic:nvPicPr>
                  <pic:blipFill>
                    <a:blip r:embed="rId6" cstate="print">
                      <a:grayscl/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45318" cy="10839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30B016" w14:textId="77777777" w:rsidR="000312E0" w:rsidRPr="000312E0" w:rsidRDefault="000312E0" w:rsidP="000312E0">
      <w:pPr>
        <w:widowControl/>
        <w:pBdr>
          <w:bottom w:val="thinThickLargeGap" w:sz="24" w:space="1" w:color="auto"/>
        </w:pBdr>
        <w:suppressAutoHyphens/>
        <w:autoSpaceDE/>
        <w:autoSpaceDN/>
        <w:adjustRightInd/>
        <w:spacing w:line="276" w:lineRule="auto"/>
        <w:ind w:firstLine="0"/>
        <w:jc w:val="center"/>
        <w:rPr>
          <w:rFonts w:ascii="Times New Roman" w:eastAsia="Times New Roman" w:hAnsi="Times New Roman" w:cs="Times New Roman"/>
          <w:b/>
          <w:szCs w:val="28"/>
        </w:rPr>
      </w:pPr>
      <w:r w:rsidRPr="000312E0">
        <w:rPr>
          <w:rFonts w:ascii="Times New Roman" w:eastAsia="Times New Roman" w:hAnsi="Times New Roman" w:cs="Times New Roman"/>
          <w:b/>
          <w:szCs w:val="28"/>
        </w:rPr>
        <w:t>ЦЕНТР ОБРАЗОВАНИЯ ЦИФРОВОГО И ГУМАНИТАРНОГО ПРОФИЛЕЙ</w:t>
      </w:r>
    </w:p>
    <w:p w14:paraId="4DDFFE74" w14:textId="03F40012" w:rsidR="000312E0" w:rsidRDefault="000312E0" w:rsidP="000312E0">
      <w:pPr>
        <w:widowControl/>
        <w:pBdr>
          <w:bottom w:val="thinThickLargeGap" w:sz="24" w:space="1" w:color="auto"/>
        </w:pBdr>
        <w:suppressAutoHyphens/>
        <w:autoSpaceDE/>
        <w:autoSpaceDN/>
        <w:adjustRightInd/>
        <w:spacing w:line="276" w:lineRule="auto"/>
        <w:ind w:firstLine="0"/>
        <w:jc w:val="center"/>
        <w:rPr>
          <w:rFonts w:ascii="Times New Roman" w:eastAsia="Times New Roman" w:hAnsi="Times New Roman" w:cs="Times New Roman"/>
          <w:b/>
          <w:szCs w:val="28"/>
        </w:rPr>
      </w:pPr>
      <w:r w:rsidRPr="000312E0">
        <w:rPr>
          <w:rFonts w:ascii="Times New Roman" w:eastAsia="Times New Roman" w:hAnsi="Times New Roman" w:cs="Times New Roman"/>
          <w:b/>
          <w:szCs w:val="28"/>
        </w:rPr>
        <w:t>«ТОЧКА РОСТА»</w:t>
      </w:r>
    </w:p>
    <w:p w14:paraId="42B365DD" w14:textId="7252A1F0" w:rsidR="00870AB9" w:rsidRPr="00815A81" w:rsidRDefault="00870AB9" w:rsidP="000312E0">
      <w:pPr>
        <w:widowControl/>
        <w:pBdr>
          <w:bottom w:val="thinThickLargeGap" w:sz="24" w:space="1" w:color="auto"/>
        </w:pBdr>
        <w:suppressAutoHyphens/>
        <w:autoSpaceDE/>
        <w:autoSpaceDN/>
        <w:adjustRightInd/>
        <w:spacing w:line="276" w:lineRule="auto"/>
        <w:ind w:firstLine="0"/>
        <w:jc w:val="center"/>
        <w:rPr>
          <w:rFonts w:ascii="Times New Roman" w:eastAsia="Times New Roman" w:hAnsi="Times New Roman" w:cs="Times New Roman"/>
          <w:b/>
          <w:szCs w:val="28"/>
        </w:rPr>
      </w:pPr>
      <w:r>
        <w:rPr>
          <w:rFonts w:ascii="Times New Roman" w:eastAsia="Times New Roman" w:hAnsi="Times New Roman" w:cs="Times New Roman"/>
          <w:b/>
          <w:szCs w:val="28"/>
        </w:rPr>
        <w:t>МБОУ «СОШ №3 С. ГОЙТЫ ИМЕНИ Р. АРСАНУКАЕВА»</w:t>
      </w:r>
    </w:p>
    <w:p w14:paraId="25318667" w14:textId="77777777" w:rsidR="00062DEB" w:rsidRDefault="00062DEB" w:rsidP="00815A81">
      <w:pPr>
        <w:widowControl/>
        <w:suppressAutoHyphens/>
        <w:autoSpaceDE/>
        <w:autoSpaceDN/>
        <w:adjustRightInd/>
        <w:ind w:firstLine="0"/>
        <w:jc w:val="center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ИНН/КПП: </w:t>
      </w:r>
      <w:r w:rsidRPr="00062DEB">
        <w:rPr>
          <w:rFonts w:ascii="Times New Roman" w:eastAsia="Times New Roman" w:hAnsi="Times New Roman" w:cs="Times New Roman"/>
          <w:sz w:val="20"/>
          <w:szCs w:val="20"/>
          <w:lang w:eastAsia="ar-SA"/>
        </w:rPr>
        <w:t>2010004946</w:t>
      </w:r>
      <w:r>
        <w:rPr>
          <w:rFonts w:ascii="Times New Roman" w:eastAsia="Times New Roman" w:hAnsi="Times New Roman" w:cs="Times New Roman"/>
          <w:sz w:val="20"/>
          <w:szCs w:val="20"/>
          <w:lang w:eastAsia="ar-SA"/>
        </w:rPr>
        <w:t>/</w:t>
      </w:r>
      <w:r w:rsidRPr="00062DEB">
        <w:rPr>
          <w:rFonts w:ascii="Times New Roman" w:eastAsia="Times New Roman" w:hAnsi="Times New Roman" w:cs="Times New Roman"/>
          <w:sz w:val="20"/>
          <w:szCs w:val="20"/>
          <w:lang w:eastAsia="ar-SA"/>
        </w:rPr>
        <w:t>201001001</w:t>
      </w:r>
      <w:r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; </w:t>
      </w:r>
      <w:r w:rsidRPr="00062DEB">
        <w:rPr>
          <w:rFonts w:ascii="Times New Roman" w:eastAsia="Times New Roman" w:hAnsi="Times New Roman" w:cs="Times New Roman"/>
          <w:sz w:val="20"/>
          <w:szCs w:val="20"/>
          <w:lang w:eastAsia="ar-SA"/>
        </w:rPr>
        <w:t>ОГРН</w:t>
      </w:r>
      <w:r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: </w:t>
      </w:r>
      <w:r w:rsidRPr="00062DEB">
        <w:rPr>
          <w:rFonts w:ascii="Times New Roman" w:eastAsia="Times New Roman" w:hAnsi="Times New Roman" w:cs="Times New Roman"/>
          <w:sz w:val="20"/>
          <w:szCs w:val="20"/>
          <w:lang w:eastAsia="ar-SA"/>
        </w:rPr>
        <w:t>1092033000685</w:t>
      </w:r>
    </w:p>
    <w:p w14:paraId="77FDE439" w14:textId="77777777" w:rsidR="00815A81" w:rsidRPr="00062DEB" w:rsidRDefault="00815A81" w:rsidP="00815A81">
      <w:pPr>
        <w:widowControl/>
        <w:suppressAutoHyphens/>
        <w:autoSpaceDE/>
        <w:autoSpaceDN/>
        <w:adjustRightInd/>
        <w:ind w:firstLine="0"/>
        <w:jc w:val="center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062DEB">
        <w:rPr>
          <w:rFonts w:ascii="Times New Roman" w:eastAsia="Times New Roman" w:hAnsi="Times New Roman" w:cs="Times New Roman"/>
          <w:sz w:val="20"/>
          <w:szCs w:val="20"/>
          <w:lang w:eastAsia="ar-SA"/>
        </w:rPr>
        <w:t>366502, Чеченская Республика, Урус-Мартановский район, с. Гойты, улица X. Гончаева, 79</w:t>
      </w:r>
    </w:p>
    <w:p w14:paraId="6229517F" w14:textId="77777777" w:rsidR="00815A81" w:rsidRPr="00D84391" w:rsidRDefault="00815A81" w:rsidP="00AC043F">
      <w:pPr>
        <w:widowControl/>
        <w:suppressAutoHyphens/>
        <w:autoSpaceDE/>
        <w:autoSpaceDN/>
        <w:adjustRightInd/>
        <w:ind w:firstLine="0"/>
        <w:jc w:val="center"/>
        <w:rPr>
          <w:rFonts w:ascii="Times New Roman" w:eastAsia="Times New Roman" w:hAnsi="Times New Roman" w:cs="Times New Roman"/>
          <w:sz w:val="20"/>
          <w:szCs w:val="20"/>
          <w:lang w:val="en-US" w:eastAsia="ar-SA"/>
        </w:rPr>
      </w:pPr>
      <w:r w:rsidRPr="00062DEB">
        <w:rPr>
          <w:rFonts w:ascii="Times New Roman" w:eastAsia="Times New Roman" w:hAnsi="Times New Roman" w:cs="Times New Roman"/>
          <w:sz w:val="20"/>
          <w:szCs w:val="20"/>
          <w:lang w:eastAsia="ar-SA"/>
        </w:rPr>
        <w:t>тел</w:t>
      </w:r>
      <w:r w:rsidR="00D84391" w:rsidRPr="00D84391">
        <w:rPr>
          <w:rFonts w:ascii="Times New Roman" w:eastAsia="Times New Roman" w:hAnsi="Times New Roman" w:cs="Times New Roman"/>
          <w:sz w:val="20"/>
          <w:szCs w:val="20"/>
          <w:lang w:val="en-US" w:eastAsia="ar-SA"/>
        </w:rPr>
        <w:t>.</w:t>
      </w:r>
      <w:r w:rsidR="00AC043F">
        <w:rPr>
          <w:rFonts w:ascii="Times New Roman" w:eastAsia="Times New Roman" w:hAnsi="Times New Roman" w:cs="Times New Roman"/>
          <w:sz w:val="20"/>
          <w:szCs w:val="20"/>
          <w:lang w:val="en-US" w:eastAsia="ar-SA"/>
        </w:rPr>
        <w:t>: 8</w:t>
      </w:r>
      <w:r w:rsidR="00D84391" w:rsidRPr="00D84391">
        <w:rPr>
          <w:rFonts w:ascii="Times New Roman" w:eastAsia="Times New Roman" w:hAnsi="Times New Roman" w:cs="Times New Roman"/>
          <w:sz w:val="20"/>
          <w:szCs w:val="20"/>
          <w:lang w:val="en-US" w:eastAsia="ar-SA"/>
        </w:rPr>
        <w:t>(928)745-00-70</w:t>
      </w:r>
      <w:r w:rsidR="00D84391" w:rsidRPr="00D84391">
        <w:rPr>
          <w:rFonts w:ascii="Times New Roman" w:eastAsia="Times New Roman" w:hAnsi="Times New Roman" w:cs="Times New Roman"/>
          <w:sz w:val="20"/>
          <w:szCs w:val="20"/>
          <w:lang w:val="en-US" w:eastAsia="ar-SA"/>
        </w:rPr>
        <w:tab/>
      </w:r>
      <w:r w:rsidR="00D84391">
        <w:rPr>
          <w:rFonts w:ascii="Times New Roman" w:eastAsia="Times New Roman" w:hAnsi="Times New Roman" w:cs="Times New Roman"/>
          <w:sz w:val="20"/>
          <w:szCs w:val="20"/>
          <w:lang w:val="en-US" w:eastAsia="ar-SA"/>
        </w:rPr>
        <w:t>e-mail</w:t>
      </w:r>
      <w:r w:rsidRPr="00D84391">
        <w:rPr>
          <w:rFonts w:ascii="Times New Roman" w:eastAsia="Times New Roman" w:hAnsi="Times New Roman" w:cs="Times New Roman"/>
          <w:sz w:val="20"/>
          <w:szCs w:val="20"/>
          <w:lang w:val="en-US" w:eastAsia="ar-SA"/>
        </w:rPr>
        <w:t xml:space="preserve">: </w:t>
      </w:r>
      <w:hyperlink r:id="rId8" w:history="1">
        <w:r w:rsidR="00D84391" w:rsidRPr="002C2397">
          <w:rPr>
            <w:rStyle w:val="a4"/>
            <w:rFonts w:ascii="Times New Roman" w:eastAsia="Times New Roman" w:hAnsi="Times New Roman" w:cs="Times New Roman"/>
            <w:sz w:val="20"/>
            <w:szCs w:val="20"/>
            <w:lang w:val="en-US" w:eastAsia="ar-SA"/>
          </w:rPr>
          <w:t>goyti_3@mail.ru</w:t>
        </w:r>
      </w:hyperlink>
      <w:r w:rsidR="00D84391">
        <w:rPr>
          <w:rFonts w:ascii="Times New Roman" w:eastAsia="Times New Roman" w:hAnsi="Times New Roman" w:cs="Times New Roman"/>
          <w:sz w:val="20"/>
          <w:szCs w:val="20"/>
          <w:lang w:val="en-US" w:eastAsia="ar-SA"/>
        </w:rPr>
        <w:tab/>
      </w:r>
      <w:r w:rsidRPr="00062DEB">
        <w:rPr>
          <w:rFonts w:ascii="Times New Roman" w:eastAsia="Times New Roman" w:hAnsi="Times New Roman" w:cs="Times New Roman"/>
          <w:sz w:val="20"/>
          <w:szCs w:val="20"/>
          <w:lang w:eastAsia="ar-SA"/>
        </w:rPr>
        <w:t>сайт</w:t>
      </w:r>
      <w:r w:rsidRPr="00D84391">
        <w:rPr>
          <w:rFonts w:ascii="Times New Roman" w:eastAsia="Times New Roman" w:hAnsi="Times New Roman" w:cs="Times New Roman"/>
          <w:sz w:val="20"/>
          <w:szCs w:val="20"/>
          <w:lang w:val="en-US" w:eastAsia="ar-SA"/>
        </w:rPr>
        <w:t xml:space="preserve">: </w:t>
      </w:r>
      <w:hyperlink r:id="rId9" w:history="1">
        <w:r w:rsidR="00AC043F" w:rsidRPr="00AC043F">
          <w:rPr>
            <w:rStyle w:val="a4"/>
            <w:rFonts w:ascii="Times New Roman" w:eastAsia="Times New Roman" w:hAnsi="Times New Roman" w:cs="Times New Roman"/>
            <w:sz w:val="20"/>
            <w:szCs w:val="20"/>
            <w:lang w:val="en-US" w:eastAsia="ar-SA"/>
          </w:rPr>
          <w:t>http://</w:t>
        </w:r>
        <w:r w:rsidRPr="00AC043F">
          <w:rPr>
            <w:rStyle w:val="a4"/>
            <w:rFonts w:ascii="Times New Roman" w:eastAsia="Times New Roman" w:hAnsi="Times New Roman" w:cs="Times New Roman"/>
            <w:sz w:val="20"/>
            <w:szCs w:val="20"/>
            <w:lang w:val="en-US" w:eastAsia="ar-SA"/>
          </w:rPr>
          <w:t>goyti-3.edu95.ru</w:t>
        </w:r>
      </w:hyperlink>
    </w:p>
    <w:p w14:paraId="66285977" w14:textId="77777777" w:rsidR="00491B83" w:rsidRPr="00D84391" w:rsidRDefault="00491B83" w:rsidP="00491B83">
      <w:pPr>
        <w:ind w:firstLine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14:paraId="34FD0C63" w14:textId="77777777" w:rsidR="00491B83" w:rsidRPr="008C3DC0" w:rsidRDefault="00491B83" w:rsidP="00694D48">
      <w:pPr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6AD109DA" w14:textId="77777777" w:rsidR="00AA629A" w:rsidRPr="00AA629A" w:rsidRDefault="00AA629A" w:rsidP="00AA629A">
      <w:pPr>
        <w:ind w:firstLine="0"/>
        <w:jc w:val="center"/>
        <w:rPr>
          <w:rFonts w:ascii="Times New Roman" w:hAnsi="Times New Roman" w:cs="Times New Roman"/>
          <w:b/>
          <w:lang w:val="en-US"/>
        </w:rPr>
      </w:pPr>
    </w:p>
    <w:p w14:paraId="7073F2DE" w14:textId="77777777" w:rsidR="00AA629A" w:rsidRPr="00AA629A" w:rsidRDefault="00AA629A" w:rsidP="00AA629A">
      <w:pPr>
        <w:ind w:firstLine="0"/>
        <w:jc w:val="center"/>
        <w:rPr>
          <w:rFonts w:ascii="Times New Roman" w:hAnsi="Times New Roman" w:cs="Times New Roman"/>
          <w:b/>
          <w:lang w:val="en-US"/>
        </w:rPr>
      </w:pPr>
    </w:p>
    <w:p w14:paraId="2B392676" w14:textId="77777777" w:rsidR="00AA629A" w:rsidRPr="00AA629A" w:rsidRDefault="00AA629A" w:rsidP="00AA629A">
      <w:pPr>
        <w:ind w:firstLine="0"/>
        <w:jc w:val="center"/>
        <w:rPr>
          <w:rFonts w:ascii="Times New Roman" w:hAnsi="Times New Roman" w:cs="Times New Roman"/>
          <w:b/>
          <w:lang w:val="en-US"/>
        </w:rPr>
      </w:pPr>
    </w:p>
    <w:p w14:paraId="4A85416D" w14:textId="77777777" w:rsidR="00AA629A" w:rsidRPr="00AA629A" w:rsidRDefault="00AA629A" w:rsidP="00AA629A">
      <w:pPr>
        <w:ind w:firstLine="0"/>
        <w:jc w:val="center"/>
        <w:rPr>
          <w:rFonts w:ascii="Times New Roman" w:hAnsi="Times New Roman" w:cs="Times New Roman"/>
          <w:b/>
          <w:lang w:val="en-US"/>
        </w:rPr>
      </w:pPr>
    </w:p>
    <w:p w14:paraId="752BD427" w14:textId="77777777" w:rsidR="00AA629A" w:rsidRPr="00AA629A" w:rsidRDefault="00AA629A" w:rsidP="00AA629A">
      <w:pPr>
        <w:ind w:firstLine="0"/>
        <w:jc w:val="center"/>
        <w:rPr>
          <w:rFonts w:ascii="Times New Roman" w:hAnsi="Times New Roman" w:cs="Times New Roman"/>
          <w:b/>
          <w:lang w:val="en-US"/>
        </w:rPr>
      </w:pPr>
    </w:p>
    <w:p w14:paraId="2D76C90A" w14:textId="77777777" w:rsidR="000312E0" w:rsidRPr="00101166" w:rsidRDefault="000312E0" w:rsidP="00AA629A">
      <w:pPr>
        <w:ind w:firstLine="0"/>
        <w:jc w:val="center"/>
        <w:rPr>
          <w:rFonts w:ascii="Times New Roman" w:hAnsi="Times New Roman" w:cs="Times New Roman"/>
          <w:b/>
          <w:lang w:val="en-US"/>
        </w:rPr>
      </w:pPr>
    </w:p>
    <w:p w14:paraId="410B5BA0" w14:textId="77777777" w:rsidR="000312E0" w:rsidRPr="00101166" w:rsidRDefault="000312E0" w:rsidP="00AA629A">
      <w:pPr>
        <w:ind w:firstLine="0"/>
        <w:jc w:val="center"/>
        <w:rPr>
          <w:rFonts w:ascii="Times New Roman" w:hAnsi="Times New Roman" w:cs="Times New Roman"/>
          <w:b/>
          <w:lang w:val="en-US"/>
        </w:rPr>
      </w:pPr>
    </w:p>
    <w:p w14:paraId="6BC6DE8A" w14:textId="77777777" w:rsidR="000312E0" w:rsidRPr="00101166" w:rsidRDefault="000312E0" w:rsidP="00AA629A">
      <w:pPr>
        <w:ind w:firstLine="0"/>
        <w:jc w:val="center"/>
        <w:rPr>
          <w:rFonts w:ascii="Times New Roman" w:hAnsi="Times New Roman" w:cs="Times New Roman"/>
          <w:b/>
          <w:lang w:val="en-US"/>
        </w:rPr>
      </w:pPr>
    </w:p>
    <w:p w14:paraId="47545708" w14:textId="77777777" w:rsidR="008C3DC0" w:rsidRPr="00101166" w:rsidRDefault="008C3DC0" w:rsidP="008C3DC0">
      <w:pPr>
        <w:ind w:firstLine="0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099BB456" w14:textId="77777777" w:rsidR="00110AF2" w:rsidRPr="00101166" w:rsidRDefault="00110AF2" w:rsidP="008C3DC0">
      <w:pPr>
        <w:ind w:firstLine="0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35620655" w14:textId="77777777" w:rsidR="00C73AB3" w:rsidRPr="00101166" w:rsidRDefault="00C73AB3" w:rsidP="008C3DC0">
      <w:pPr>
        <w:ind w:firstLine="0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0C99C279" w14:textId="163448BC" w:rsidR="008C3DC0" w:rsidRDefault="00176BC9" w:rsidP="008C3DC0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32"/>
          <w:szCs w:val="32"/>
        </w:rPr>
        <w:t>РЕГИОНАЛЬНЫЕ</w:t>
      </w:r>
      <w:r w:rsidR="00671FA1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8C3DC0" w:rsidRPr="00C73AB3">
        <w:rPr>
          <w:rFonts w:ascii="Times New Roman" w:hAnsi="Times New Roman" w:cs="Times New Roman"/>
          <w:b/>
          <w:sz w:val="32"/>
          <w:szCs w:val="32"/>
        </w:rPr>
        <w:t>НОРМАТИВНЫЕ АКТЫ</w:t>
      </w:r>
    </w:p>
    <w:p w14:paraId="01C65C66" w14:textId="77777777" w:rsidR="008C3DC0" w:rsidRDefault="008C3DC0" w:rsidP="008C3DC0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1D370A0" w14:textId="77777777" w:rsidR="008C3DC0" w:rsidRDefault="008C3DC0" w:rsidP="008C3DC0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7946D1E" w14:textId="77777777" w:rsidR="008C3DC0" w:rsidRDefault="008C3DC0" w:rsidP="008C3DC0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42ACADA" w14:textId="77777777" w:rsidR="008C3DC0" w:rsidRDefault="008C3DC0" w:rsidP="008C3DC0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8B4D473" w14:textId="1B9C400A" w:rsidR="008C3DC0" w:rsidRDefault="008C3DC0" w:rsidP="008C3DC0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451756E" w14:textId="5412E6D5" w:rsidR="00101166" w:rsidRDefault="00101166" w:rsidP="008C3DC0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42E6C77" w14:textId="3404116F" w:rsidR="00101166" w:rsidRDefault="00101166" w:rsidP="008C3DC0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B1DA113" w14:textId="5AB90FE5" w:rsidR="00101166" w:rsidRDefault="00101166" w:rsidP="008C3DC0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8A3B4AA" w14:textId="0B568386" w:rsidR="00101166" w:rsidRDefault="00101166" w:rsidP="008C3DC0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1007423" w14:textId="59742EFE" w:rsidR="00101166" w:rsidRDefault="00101166" w:rsidP="008C3DC0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93B9CAA" w14:textId="5EF61028" w:rsidR="00101166" w:rsidRDefault="00101166" w:rsidP="008C3DC0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0D6A5AD" w14:textId="659E9AD6" w:rsidR="00101166" w:rsidRDefault="00101166" w:rsidP="008C3DC0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0A6FE67" w14:textId="717A7627" w:rsidR="00101166" w:rsidRDefault="00101166" w:rsidP="008C3DC0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213B3FA" w14:textId="48EC3066" w:rsidR="00101166" w:rsidRDefault="00101166" w:rsidP="008C3DC0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80983D6" w14:textId="586CCDD7" w:rsidR="00101166" w:rsidRDefault="00101166" w:rsidP="008C3DC0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1218F10" w14:textId="5F7A5079" w:rsidR="00101166" w:rsidRDefault="00101166" w:rsidP="008C3DC0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4106948" w14:textId="77777777" w:rsidR="00870AB9" w:rsidRDefault="00870AB9" w:rsidP="008C3DC0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BA6BB64" w14:textId="77777777" w:rsidR="00671FA1" w:rsidRDefault="00671FA1" w:rsidP="008C3DC0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3CD0BED" w14:textId="08D60D4E" w:rsidR="008C3DC0" w:rsidRDefault="00176BC9" w:rsidP="00101166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 wp14:anchorId="16C93039" wp14:editId="546EDDDE">
            <wp:extent cx="704850" cy="70485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ег.gif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4850" cy="704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14:paraId="0D56DD19" w14:textId="4F4D444A" w:rsidR="00101166" w:rsidRPr="00671FA1" w:rsidRDefault="00671FA1" w:rsidP="00101166">
      <w:pPr>
        <w:ind w:firstLine="0"/>
        <w:jc w:val="center"/>
        <w:rPr>
          <w:rFonts w:ascii="Times New Roman" w:hAnsi="Times New Roman" w:cs="Times New Roman"/>
          <w:b/>
        </w:rPr>
      </w:pPr>
      <w:r w:rsidRPr="00870AB9">
        <w:rPr>
          <w:rFonts w:ascii="Times New Roman" w:hAnsi="Times New Roman" w:cs="Times New Roman"/>
          <w:b/>
          <w:sz w:val="20"/>
          <w:szCs w:val="20"/>
        </w:rPr>
        <w:t>СКАЧАТЬ</w:t>
      </w:r>
    </w:p>
    <w:sectPr w:rsidR="00101166" w:rsidRPr="00671FA1" w:rsidSect="00110AF2">
      <w:pgSz w:w="11906" w:h="16838"/>
      <w:pgMar w:top="567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9D9678F" w14:textId="77777777" w:rsidR="002E4D21" w:rsidRDefault="002E4D21" w:rsidP="00670E57">
      <w:r>
        <w:separator/>
      </w:r>
    </w:p>
  </w:endnote>
  <w:endnote w:type="continuationSeparator" w:id="0">
    <w:p w14:paraId="4FC984E1" w14:textId="77777777" w:rsidR="002E4D21" w:rsidRDefault="002E4D21" w:rsidP="00670E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7BCC585" w14:textId="77777777" w:rsidR="002E4D21" w:rsidRDefault="002E4D21" w:rsidP="00670E57">
      <w:r>
        <w:separator/>
      </w:r>
    </w:p>
  </w:footnote>
  <w:footnote w:type="continuationSeparator" w:id="0">
    <w:p w14:paraId="5F39465E" w14:textId="77777777" w:rsidR="002E4D21" w:rsidRDefault="002E4D21" w:rsidP="00670E5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oofState w:spelling="clean" w:grammar="clean"/>
  <w:attachedTemplate r:id="rId1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3DC0"/>
    <w:rsid w:val="000312E0"/>
    <w:rsid w:val="00062DEB"/>
    <w:rsid w:val="0007669E"/>
    <w:rsid w:val="00101166"/>
    <w:rsid w:val="00110AF2"/>
    <w:rsid w:val="00167D00"/>
    <w:rsid w:val="00176BC9"/>
    <w:rsid w:val="001D3D21"/>
    <w:rsid w:val="00221E10"/>
    <w:rsid w:val="00231933"/>
    <w:rsid w:val="00270EE2"/>
    <w:rsid w:val="002E4D21"/>
    <w:rsid w:val="0033359A"/>
    <w:rsid w:val="00405419"/>
    <w:rsid w:val="004451EB"/>
    <w:rsid w:val="00491B83"/>
    <w:rsid w:val="00656945"/>
    <w:rsid w:val="00670E57"/>
    <w:rsid w:val="00671FA1"/>
    <w:rsid w:val="00694D48"/>
    <w:rsid w:val="00711364"/>
    <w:rsid w:val="0074018E"/>
    <w:rsid w:val="00766E30"/>
    <w:rsid w:val="007735D9"/>
    <w:rsid w:val="007C51C4"/>
    <w:rsid w:val="00815A81"/>
    <w:rsid w:val="00870AB9"/>
    <w:rsid w:val="008A195F"/>
    <w:rsid w:val="008B080D"/>
    <w:rsid w:val="008C17B9"/>
    <w:rsid w:val="008C3DC0"/>
    <w:rsid w:val="00A20624"/>
    <w:rsid w:val="00A57050"/>
    <w:rsid w:val="00A93609"/>
    <w:rsid w:val="00AA629A"/>
    <w:rsid w:val="00AC043F"/>
    <w:rsid w:val="00AD1AD3"/>
    <w:rsid w:val="00AD3158"/>
    <w:rsid w:val="00B10FF4"/>
    <w:rsid w:val="00B55156"/>
    <w:rsid w:val="00B612C2"/>
    <w:rsid w:val="00B838CD"/>
    <w:rsid w:val="00BC1614"/>
    <w:rsid w:val="00BD7DA1"/>
    <w:rsid w:val="00BF0DA9"/>
    <w:rsid w:val="00C22972"/>
    <w:rsid w:val="00C3756C"/>
    <w:rsid w:val="00C51E8E"/>
    <w:rsid w:val="00C679DD"/>
    <w:rsid w:val="00C73AB3"/>
    <w:rsid w:val="00D355D3"/>
    <w:rsid w:val="00D84391"/>
    <w:rsid w:val="00E04865"/>
    <w:rsid w:val="00E0775E"/>
    <w:rsid w:val="00EB2AAE"/>
    <w:rsid w:val="00FF00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F97CFF"/>
  <w15:docId w15:val="{649F5ADB-53E7-429C-81CF-7481FD852A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31933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ы (моноширинный)"/>
    <w:basedOn w:val="a"/>
    <w:next w:val="a"/>
    <w:uiPriority w:val="99"/>
    <w:rsid w:val="00231933"/>
    <w:pPr>
      <w:ind w:firstLine="0"/>
      <w:jc w:val="left"/>
    </w:pPr>
    <w:rPr>
      <w:rFonts w:ascii="Courier New" w:hAnsi="Courier New" w:cs="Courier New"/>
    </w:rPr>
  </w:style>
  <w:style w:type="character" w:styleId="a4">
    <w:name w:val="Hyperlink"/>
    <w:basedOn w:val="a0"/>
    <w:uiPriority w:val="99"/>
    <w:unhideWhenUsed/>
    <w:rsid w:val="00231933"/>
    <w:rPr>
      <w:color w:val="0000FF"/>
      <w:u w:val="single"/>
    </w:rPr>
  </w:style>
  <w:style w:type="table" w:styleId="a5">
    <w:name w:val="Table Grid"/>
    <w:basedOn w:val="a1"/>
    <w:uiPriority w:val="39"/>
    <w:rsid w:val="002319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23193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670E5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670E57"/>
    <w:rPr>
      <w:rFonts w:ascii="Arial" w:eastAsiaTheme="minorEastAsia" w:hAnsi="Arial" w:cs="Arial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670E5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70E57"/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210pt">
    <w:name w:val="Основной текст (2) + 10 pt"/>
    <w:basedOn w:val="a0"/>
    <w:rsid w:val="00A20624"/>
    <w:rPr>
      <w:rFonts w:ascii="Times New Roman" w:eastAsia="Times New Roman" w:hAnsi="Times New Roman" w:cs="Times New Roman"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paragraph" w:styleId="aa">
    <w:name w:val="No Spacing"/>
    <w:uiPriority w:val="1"/>
    <w:qFormat/>
    <w:rsid w:val="00A20624"/>
    <w:pPr>
      <w:spacing w:after="0" w:line="240" w:lineRule="auto"/>
    </w:pPr>
  </w:style>
  <w:style w:type="paragraph" w:styleId="ab">
    <w:name w:val="Balloon Text"/>
    <w:basedOn w:val="a"/>
    <w:link w:val="ac"/>
    <w:uiPriority w:val="99"/>
    <w:semiHidden/>
    <w:unhideWhenUsed/>
    <w:rsid w:val="00405419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405419"/>
    <w:rPr>
      <w:rFonts w:ascii="Segoe UI" w:eastAsiaTheme="minorEastAsia" w:hAnsi="Segoe UI" w:cs="Segoe UI"/>
      <w:sz w:val="18"/>
      <w:szCs w:val="18"/>
      <w:lang w:eastAsia="ru-RU"/>
    </w:rPr>
  </w:style>
  <w:style w:type="table" w:customStyle="1" w:styleId="1">
    <w:name w:val="Сетка таблицы1"/>
    <w:basedOn w:val="a1"/>
    <w:next w:val="a5"/>
    <w:uiPriority w:val="39"/>
    <w:rsid w:val="00C51E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oyti_3@mail.ru" TargetMode="External"/><Relationship Id="rId3" Type="http://schemas.openxmlformats.org/officeDocument/2006/relationships/webSettings" Target="webSettings.xml"/><Relationship Id="rId7" Type="http://schemas.microsoft.com/office/2007/relationships/hdphoto" Target="media/hdphoto1.wdp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image" Target="media/image2.gif"/><Relationship Id="rId4" Type="http://schemas.openxmlformats.org/officeDocument/2006/relationships/footnotes" Target="footnotes.xml"/><Relationship Id="rId9" Type="http://schemas.openxmlformats.org/officeDocument/2006/relationships/hyperlink" Target="http://goyti-3.edu95.ru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&#1048;&#1053;&#1060;&#1054;-3\Documents\&#1053;&#1072;&#1089;&#1090;&#1088;&#1072;&#1080;&#1074;&#1072;&#1077;&#1084;&#1099;&#1077;%20&#1096;&#1072;&#1073;&#1083;&#1086;&#1085;&#1099;%20Office\&#1048;&#1053;&#1060;&#1054;&#1056;&#1052;&#1040;&#1062;&#1048;&#1071;%20&#1050;&#1053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ИНФОРМАЦИЯ КН</Template>
  <TotalTime>30</TotalTime>
  <Pages>1</Pages>
  <Words>71</Words>
  <Characters>406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Бакаров</dc:creator>
  <cp:lastModifiedBy>Бакаров</cp:lastModifiedBy>
  <cp:revision>4</cp:revision>
  <cp:lastPrinted>2020-12-20T20:17:00Z</cp:lastPrinted>
  <dcterms:created xsi:type="dcterms:W3CDTF">2020-12-20T19:56:00Z</dcterms:created>
  <dcterms:modified xsi:type="dcterms:W3CDTF">2020-12-20T21:12:00Z</dcterms:modified>
</cp:coreProperties>
</file>